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8F0" w:rsidRDefault="00B738F0" w:rsidP="00B73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LOKWOD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:rsidR="00B738F0" w:rsidRDefault="00B738F0" w:rsidP="00B73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:rsidR="00B738F0" w:rsidRDefault="00B738F0" w:rsidP="00B73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38F0" w:rsidRDefault="00B738F0" w:rsidP="00B73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38F0" w:rsidRDefault="00B738F0" w:rsidP="00B73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Oct.1478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trespass against Richard White of York(q.v.) </w:t>
      </w:r>
      <w:proofErr w:type="spellStart"/>
      <w:r>
        <w:rPr>
          <w:rFonts w:ascii="Times New Roman" w:hAnsi="Times New Roman" w:cs="Times New Roman"/>
          <w:sz w:val="24"/>
          <w:szCs w:val="24"/>
        </w:rPr>
        <w:t>atYork</w:t>
      </w:r>
      <w:proofErr w:type="spellEnd"/>
    </w:p>
    <w:p w:rsidR="00B738F0" w:rsidRDefault="00B738F0" w:rsidP="00B738F0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Sheriffs’ Court. The case was continued until the 5</w:t>
      </w:r>
      <w:r w:rsidRPr="005F306E">
        <w:rPr>
          <w:rFonts w:ascii="Times New Roman" w:hAnsi="Times New Roman" w:cs="Times New Roman"/>
          <w:sz w:val="24"/>
          <w:szCs w:val="24"/>
          <w:vertAlign w:val="superscript"/>
        </w:rPr>
        <w:t>t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h. </w:t>
      </w:r>
    </w:p>
    <w:p w:rsidR="00B738F0" w:rsidRDefault="00B738F0" w:rsidP="00B738F0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(“Sheriffs’ Court Books of the City of York” </w:t>
      </w:r>
      <w:proofErr w:type="spellStart"/>
      <w:r>
        <w:rPr>
          <w:rFonts w:ascii="Times New Roman" w:hAnsi="Times New Roman" w:cs="Times New Roman"/>
          <w:sz w:val="24"/>
          <w:szCs w:val="24"/>
        </w:rPr>
        <w:t>P.</w:t>
      </w:r>
      <w:proofErr w:type="gramStart"/>
      <w:r>
        <w:rPr>
          <w:rFonts w:ascii="Times New Roman" w:hAnsi="Times New Roman" w:cs="Times New Roman"/>
          <w:sz w:val="24"/>
          <w:szCs w:val="24"/>
        </w:rPr>
        <w:t>M.Stell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p.11)</w:t>
      </w:r>
    </w:p>
    <w:p w:rsidR="00B738F0" w:rsidRDefault="00B738F0" w:rsidP="00B73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38F0" w:rsidRDefault="00B738F0" w:rsidP="00B73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38F0" w:rsidRDefault="00B738F0" w:rsidP="00B73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January 2018</w:t>
      </w:r>
    </w:p>
    <w:p w:rsidR="006B2F86" w:rsidRPr="00E71FC3" w:rsidRDefault="00B738F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38F0" w:rsidRDefault="00B738F0" w:rsidP="00E71FC3">
      <w:pPr>
        <w:spacing w:after="0" w:line="240" w:lineRule="auto"/>
      </w:pPr>
      <w:r>
        <w:separator/>
      </w:r>
    </w:p>
  </w:endnote>
  <w:endnote w:type="continuationSeparator" w:id="0">
    <w:p w:rsidR="00B738F0" w:rsidRDefault="00B738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38F0" w:rsidRDefault="00B738F0" w:rsidP="00E71FC3">
      <w:pPr>
        <w:spacing w:after="0" w:line="240" w:lineRule="auto"/>
      </w:pPr>
      <w:r>
        <w:separator/>
      </w:r>
    </w:p>
  </w:footnote>
  <w:footnote w:type="continuationSeparator" w:id="0">
    <w:p w:rsidR="00B738F0" w:rsidRDefault="00B738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8F0"/>
    <w:rsid w:val="001A7C09"/>
    <w:rsid w:val="00577BD5"/>
    <w:rsid w:val="00656CBA"/>
    <w:rsid w:val="006A1F77"/>
    <w:rsid w:val="00733BE7"/>
    <w:rsid w:val="00AB52E8"/>
    <w:rsid w:val="00B16D3F"/>
    <w:rsid w:val="00B738F0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16B9C3-BFC9-4D50-A366-22631B6EE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38F0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2018-01-07T21:51:00Z</dcterms:created>
  <dcterms:modified xsi:type="dcterms:W3CDTF">2018-01-07T21:52:00Z</dcterms:modified>
</cp:coreProperties>
</file>